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8ECCE7" w14:textId="77777777" w:rsidR="00837F7E" w:rsidRDefault="00837F7E" w:rsidP="00837F7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Walter OLTON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fl.1404-7)</w:t>
      </w:r>
    </w:p>
    <w:p w14:paraId="4157915C" w14:textId="77777777" w:rsidR="00837F7E" w:rsidRDefault="00837F7E" w:rsidP="00837F7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London. </w:t>
      </w:r>
      <w:proofErr w:type="spellStart"/>
      <w:r>
        <w:rPr>
          <w:rFonts w:ascii="Times New Roman" w:hAnsi="Times New Roman" w:cs="Times New Roman"/>
          <w:sz w:val="24"/>
          <w:szCs w:val="24"/>
        </w:rPr>
        <w:t>Scriptor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7704F49" w14:textId="77777777" w:rsidR="00837F7E" w:rsidRDefault="00837F7E" w:rsidP="00837F7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A9E8DB2" w14:textId="77777777" w:rsidR="00837F7E" w:rsidRDefault="00837F7E" w:rsidP="00837F7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FAEA7E6" w14:textId="77777777" w:rsidR="00837F7E" w:rsidRDefault="00837F7E" w:rsidP="00837F7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1404-7</w:t>
      </w:r>
      <w:r>
        <w:rPr>
          <w:rFonts w:ascii="Times New Roman" w:hAnsi="Times New Roman" w:cs="Times New Roman"/>
          <w:sz w:val="24"/>
          <w:szCs w:val="24"/>
        </w:rPr>
        <w:tab/>
        <w:t>He was active in London.</w:t>
      </w:r>
    </w:p>
    <w:p w14:paraId="6A6C1245" w14:textId="77777777" w:rsidR="00837F7E" w:rsidRDefault="00837F7E" w:rsidP="00837F7E">
      <w:pPr>
        <w:ind w:left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(“Life and Death: A Study of the Wills and Testaments of Men and Women in London and Bury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St.Edmunds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in the late Fourteenth  and Early Fifteenth Centuries” Robert A. Wood.  Ph.D. Thesis, Royal Holloway, University of London, 2012, p.200)</w:t>
      </w:r>
    </w:p>
    <w:p w14:paraId="4F05DAAD" w14:textId="77777777" w:rsidR="00837F7E" w:rsidRDefault="00837F7E" w:rsidP="00837F7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EA2F11F" w14:textId="77777777" w:rsidR="00837F7E" w:rsidRDefault="00837F7E" w:rsidP="00837F7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C08F6AC" w14:textId="77777777" w:rsidR="00837F7E" w:rsidRDefault="00837F7E" w:rsidP="00837F7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April 2022</w:t>
      </w:r>
    </w:p>
    <w:p w14:paraId="0A67A689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833A44" w14:textId="77777777" w:rsidR="00837F7E" w:rsidRDefault="00837F7E" w:rsidP="009139A6">
      <w:r>
        <w:separator/>
      </w:r>
    </w:p>
  </w:endnote>
  <w:endnote w:type="continuationSeparator" w:id="0">
    <w:p w14:paraId="4F042222" w14:textId="77777777" w:rsidR="00837F7E" w:rsidRDefault="00837F7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34C19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E3161B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C9F2D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6C82CD" w14:textId="77777777" w:rsidR="00837F7E" w:rsidRDefault="00837F7E" w:rsidP="009139A6">
      <w:r>
        <w:separator/>
      </w:r>
    </w:p>
  </w:footnote>
  <w:footnote w:type="continuationSeparator" w:id="0">
    <w:p w14:paraId="0EB93FBF" w14:textId="77777777" w:rsidR="00837F7E" w:rsidRDefault="00837F7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1157A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16662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6FC46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7F7E"/>
    <w:rsid w:val="000666E0"/>
    <w:rsid w:val="002510B7"/>
    <w:rsid w:val="005C130B"/>
    <w:rsid w:val="00826F5C"/>
    <w:rsid w:val="00837F7E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0958A0"/>
  <w15:chartTrackingRefBased/>
  <w15:docId w15:val="{422CAB2B-40D2-4636-A6DA-A3EA14C418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7F7E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52</Words>
  <Characters>299</Characters>
  <Application>Microsoft Office Word</Application>
  <DocSecurity>0</DocSecurity>
  <Lines>2</Lines>
  <Paragraphs>1</Paragraphs>
  <ScaleCrop>false</ScaleCrop>
  <Company/>
  <LinksUpToDate>false</LinksUpToDate>
  <CharactersWithSpaces>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2022-05-29T20:42:00Z</dcterms:created>
  <dcterms:modified xsi:type="dcterms:W3CDTF">2022-05-29T20:43:00Z</dcterms:modified>
</cp:coreProperties>
</file>